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FB" w:rsidRPr="0070303F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Default="003B0DFB" w:rsidP="00FC08F8">
      <w:pPr>
        <w:ind w:left="5664" w:firstLine="6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  <w:r w:rsidR="00FC08F8">
        <w:rPr>
          <w:sz w:val="28"/>
          <w:szCs w:val="28"/>
          <w:lang w:val="uk-UA"/>
        </w:rPr>
        <w:t xml:space="preserve"> </w:t>
      </w:r>
      <w:r w:rsidR="00D96C53">
        <w:rPr>
          <w:sz w:val="28"/>
          <w:szCs w:val="28"/>
          <w:lang w:val="uk-UA"/>
        </w:rPr>
        <w:t xml:space="preserve">наказу ДОЗ ОДА </w:t>
      </w:r>
    </w:p>
    <w:p w:rsidR="00D276A8" w:rsidRPr="00DF167E" w:rsidRDefault="00251748" w:rsidP="005C762C">
      <w:pPr>
        <w:ind w:left="5664" w:right="-568" w:firstLine="6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23.01.2019 </w:t>
      </w:r>
      <w:r w:rsidR="00D96C53">
        <w:rPr>
          <w:sz w:val="28"/>
          <w:szCs w:val="28"/>
          <w:lang w:val="uk-UA"/>
        </w:rPr>
        <w:t>№</w:t>
      </w:r>
      <w:r w:rsidR="00DF16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105/0/197-19</w:t>
      </w:r>
      <w:bookmarkStart w:id="0" w:name="_GoBack"/>
      <w:bookmarkEnd w:id="0"/>
    </w:p>
    <w:p w:rsidR="00D23FFD" w:rsidRDefault="00D23FFD" w:rsidP="005C762C">
      <w:pPr>
        <w:ind w:left="5664" w:right="-568" w:firstLine="6"/>
        <w:rPr>
          <w:sz w:val="28"/>
          <w:szCs w:val="28"/>
          <w:lang w:val="uk-UA"/>
        </w:rPr>
      </w:pPr>
    </w:p>
    <w:p w:rsidR="00D23FFD" w:rsidRDefault="00D23FFD" w:rsidP="005C762C">
      <w:pPr>
        <w:ind w:left="5664" w:right="-568" w:firstLine="6"/>
        <w:rPr>
          <w:sz w:val="28"/>
          <w:szCs w:val="28"/>
          <w:lang w:val="uk-UA"/>
        </w:rPr>
      </w:pP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3B0DFB" w:rsidRDefault="001F0759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</w:p>
    <w:p w:rsidR="00D276A8" w:rsidRDefault="00D276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485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846"/>
        <w:gridCol w:w="2977"/>
        <w:gridCol w:w="1351"/>
        <w:gridCol w:w="2476"/>
        <w:gridCol w:w="2835"/>
      </w:tblGrid>
      <w:tr w:rsidR="00AE1090" w:rsidRPr="006B6B26" w:rsidTr="00AE1090">
        <w:tc>
          <w:tcPr>
            <w:tcW w:w="846" w:type="dxa"/>
            <w:vAlign w:val="center"/>
          </w:tcPr>
          <w:p w:rsidR="00AE1090" w:rsidRPr="006B6B26" w:rsidRDefault="00AE1090" w:rsidP="00182290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977" w:type="dxa"/>
            <w:vAlign w:val="center"/>
          </w:tcPr>
          <w:p w:rsidR="00AE1090" w:rsidRPr="006B6B26" w:rsidRDefault="00AE1090" w:rsidP="00BC0EBF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1F0759">
              <w:rPr>
                <w:sz w:val="28"/>
                <w:szCs w:val="28"/>
                <w:lang w:val="uk-UA"/>
              </w:rPr>
              <w:t>Назва товару</w:t>
            </w:r>
          </w:p>
        </w:tc>
        <w:tc>
          <w:tcPr>
            <w:tcW w:w="1351" w:type="dxa"/>
            <w:vAlign w:val="center"/>
          </w:tcPr>
          <w:p w:rsidR="00AE1090" w:rsidRPr="006B6B26" w:rsidRDefault="00AE1090" w:rsidP="00DB195A">
            <w:pPr>
              <w:ind w:right="-108"/>
              <w:jc w:val="center"/>
              <w:rPr>
                <w:bCs/>
                <w:sz w:val="28"/>
                <w:szCs w:val="28"/>
                <w:lang w:val="uk-UA"/>
              </w:rPr>
            </w:pPr>
            <w:r w:rsidRPr="006B6B26">
              <w:rPr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2476" w:type="dxa"/>
            <w:vAlign w:val="center"/>
          </w:tcPr>
          <w:p w:rsidR="00AE1090" w:rsidRPr="006B6B26" w:rsidRDefault="00AE1090" w:rsidP="00807FC0">
            <w:pPr>
              <w:ind w:right="-11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/>
              </w:rPr>
              <w:t>КЗ «Криворізька станція переливання крові» ДОР»</w:t>
            </w:r>
          </w:p>
        </w:tc>
        <w:tc>
          <w:tcPr>
            <w:tcW w:w="2835" w:type="dxa"/>
            <w:vAlign w:val="center"/>
          </w:tcPr>
          <w:p w:rsidR="00AE1090" w:rsidRPr="006B6B26" w:rsidRDefault="00AE1090" w:rsidP="00AE1090">
            <w:pPr>
              <w:tabs>
                <w:tab w:val="left" w:pos="1605"/>
              </w:tabs>
              <w:ind w:right="175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КЗ</w:t>
            </w:r>
            <w:r w:rsidRPr="006B6B26">
              <w:rPr>
                <w:sz w:val="28"/>
                <w:szCs w:val="28"/>
                <w:lang w:val="uk-UA"/>
              </w:rPr>
              <w:t xml:space="preserve"> «Дніпропетровська </w:t>
            </w:r>
            <w:r>
              <w:rPr>
                <w:sz w:val="28"/>
                <w:szCs w:val="28"/>
                <w:lang w:val="uk-UA"/>
              </w:rPr>
              <w:t>міська багатопрофільна клінічна лікарня № 4</w:t>
            </w:r>
            <w:r w:rsidRPr="006B6B26">
              <w:rPr>
                <w:sz w:val="28"/>
                <w:szCs w:val="28"/>
                <w:lang w:val="uk-UA"/>
              </w:rPr>
              <w:t>»</w:t>
            </w:r>
            <w:r>
              <w:rPr>
                <w:sz w:val="28"/>
                <w:szCs w:val="28"/>
                <w:lang w:val="uk-UA"/>
              </w:rPr>
              <w:t xml:space="preserve"> ДОР»</w:t>
            </w:r>
            <w:r w:rsidRPr="006B6B2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AE1090" w:rsidRPr="006B6B26" w:rsidTr="00AE1090">
        <w:tc>
          <w:tcPr>
            <w:tcW w:w="846" w:type="dxa"/>
          </w:tcPr>
          <w:p w:rsidR="00AE1090" w:rsidRPr="006B6B26" w:rsidRDefault="00AE1090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:rsidR="00AE1090" w:rsidRPr="001F0759" w:rsidRDefault="00AE1090" w:rsidP="00D23FFD">
            <w:pPr>
              <w:ind w:left="-108" w:right="34"/>
              <w:rPr>
                <w:lang w:val="uk-UA" w:eastAsia="uk-UA"/>
              </w:rPr>
            </w:pPr>
            <w:r w:rsidRPr="001F0759">
              <w:rPr>
                <w:sz w:val="28"/>
                <w:szCs w:val="28"/>
                <w:lang w:val="uk-UA"/>
              </w:rPr>
              <w:t xml:space="preserve">Антикоагулянт цитрату декстрози розчин А (АЦД-А) пакети 500 </w:t>
            </w:r>
            <w:proofErr w:type="spellStart"/>
            <w:r w:rsidRPr="001F0759">
              <w:rPr>
                <w:sz w:val="28"/>
                <w:szCs w:val="28"/>
                <w:lang w:val="uk-UA"/>
              </w:rPr>
              <w:t>мл</w:t>
            </w:r>
            <w:proofErr w:type="spellEnd"/>
          </w:p>
        </w:tc>
        <w:tc>
          <w:tcPr>
            <w:tcW w:w="1351" w:type="dxa"/>
          </w:tcPr>
          <w:p w:rsidR="00AE1090" w:rsidRPr="006B6B26" w:rsidRDefault="00AE1090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2476" w:type="dxa"/>
          </w:tcPr>
          <w:p w:rsidR="00AE1090" w:rsidRPr="006B6B26" w:rsidRDefault="00AE1090" w:rsidP="00DB19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2835" w:type="dxa"/>
          </w:tcPr>
          <w:p w:rsidR="00AE1090" w:rsidRPr="006B6B26" w:rsidRDefault="00AE1090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</w:tr>
    </w:tbl>
    <w:p w:rsidR="000D0843" w:rsidRDefault="000D0843" w:rsidP="003B0DFB">
      <w:pPr>
        <w:jc w:val="both"/>
        <w:rPr>
          <w:b/>
          <w:sz w:val="28"/>
          <w:szCs w:val="28"/>
          <w:lang w:val="uk-UA"/>
        </w:rPr>
      </w:pPr>
    </w:p>
    <w:p w:rsidR="001F0759" w:rsidRPr="00D96C53" w:rsidRDefault="001F0759" w:rsidP="003B0DFB">
      <w:pPr>
        <w:jc w:val="both"/>
        <w:rPr>
          <w:b/>
          <w:sz w:val="28"/>
          <w:szCs w:val="28"/>
          <w:lang w:val="uk-UA"/>
        </w:rPr>
      </w:pPr>
    </w:p>
    <w:p w:rsidR="00FC08F8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директора – </w:t>
      </w:r>
    </w:p>
    <w:p w:rsidR="003B0DFB" w:rsidRPr="000D0843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                                                                    О.П. 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sectPr w:rsidR="003B0DFB" w:rsidRPr="000D0843" w:rsidSect="00D23FFD">
      <w:pgSz w:w="11906" w:h="16838"/>
      <w:pgMar w:top="426" w:right="566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C71" w:rsidRDefault="00E76C71">
      <w:r>
        <w:separator/>
      </w:r>
    </w:p>
  </w:endnote>
  <w:endnote w:type="continuationSeparator" w:id="0">
    <w:p w:rsidR="00E76C71" w:rsidRDefault="00E7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C71" w:rsidRDefault="00E76C71">
      <w:r>
        <w:separator/>
      </w:r>
    </w:p>
  </w:footnote>
  <w:footnote w:type="continuationSeparator" w:id="0">
    <w:p w:rsidR="00E76C71" w:rsidRDefault="00E76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3B101941"/>
    <w:multiLevelType w:val="hybridMultilevel"/>
    <w:tmpl w:val="1EEED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FA7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00F9"/>
    <w:rsid w:val="000A123E"/>
    <w:rsid w:val="000A51B0"/>
    <w:rsid w:val="000C3AE7"/>
    <w:rsid w:val="000C652D"/>
    <w:rsid w:val="000D0843"/>
    <w:rsid w:val="000E3779"/>
    <w:rsid w:val="000E7E68"/>
    <w:rsid w:val="000F1496"/>
    <w:rsid w:val="000F1A63"/>
    <w:rsid w:val="000F6B0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7767"/>
    <w:rsid w:val="001F0759"/>
    <w:rsid w:val="001F2131"/>
    <w:rsid w:val="001F3567"/>
    <w:rsid w:val="001F62C8"/>
    <w:rsid w:val="001F7C22"/>
    <w:rsid w:val="002024C7"/>
    <w:rsid w:val="002026BD"/>
    <w:rsid w:val="00210E78"/>
    <w:rsid w:val="00240B34"/>
    <w:rsid w:val="002455D8"/>
    <w:rsid w:val="0024760C"/>
    <w:rsid w:val="00251748"/>
    <w:rsid w:val="00256D70"/>
    <w:rsid w:val="002606F9"/>
    <w:rsid w:val="00282EF1"/>
    <w:rsid w:val="00283D0E"/>
    <w:rsid w:val="002A20E8"/>
    <w:rsid w:val="002C4854"/>
    <w:rsid w:val="002C5DF0"/>
    <w:rsid w:val="002C6F43"/>
    <w:rsid w:val="002D0F42"/>
    <w:rsid w:val="002D46B3"/>
    <w:rsid w:val="002E1A65"/>
    <w:rsid w:val="00317A30"/>
    <w:rsid w:val="00326026"/>
    <w:rsid w:val="003412C1"/>
    <w:rsid w:val="00364228"/>
    <w:rsid w:val="00373631"/>
    <w:rsid w:val="003B0DFB"/>
    <w:rsid w:val="003D5516"/>
    <w:rsid w:val="003D79C0"/>
    <w:rsid w:val="003E47CB"/>
    <w:rsid w:val="003F1D02"/>
    <w:rsid w:val="003F6EFC"/>
    <w:rsid w:val="004164C8"/>
    <w:rsid w:val="0042188C"/>
    <w:rsid w:val="00450BC2"/>
    <w:rsid w:val="00454836"/>
    <w:rsid w:val="00465CA2"/>
    <w:rsid w:val="00466994"/>
    <w:rsid w:val="004711FE"/>
    <w:rsid w:val="00480790"/>
    <w:rsid w:val="00485659"/>
    <w:rsid w:val="0049262F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C762C"/>
    <w:rsid w:val="005E38EA"/>
    <w:rsid w:val="005E759C"/>
    <w:rsid w:val="005F6D92"/>
    <w:rsid w:val="00653283"/>
    <w:rsid w:val="00667D45"/>
    <w:rsid w:val="0067294D"/>
    <w:rsid w:val="00680659"/>
    <w:rsid w:val="006807DD"/>
    <w:rsid w:val="006A36B0"/>
    <w:rsid w:val="006B41D6"/>
    <w:rsid w:val="006B6B26"/>
    <w:rsid w:val="006C05B5"/>
    <w:rsid w:val="006D1614"/>
    <w:rsid w:val="006F1EBA"/>
    <w:rsid w:val="006F59E3"/>
    <w:rsid w:val="0070303F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3ABE"/>
    <w:rsid w:val="00757CB5"/>
    <w:rsid w:val="00760525"/>
    <w:rsid w:val="007918D7"/>
    <w:rsid w:val="00796F59"/>
    <w:rsid w:val="007A2FB0"/>
    <w:rsid w:val="007C085A"/>
    <w:rsid w:val="007D04F5"/>
    <w:rsid w:val="007D3A48"/>
    <w:rsid w:val="007F3F4F"/>
    <w:rsid w:val="007F420D"/>
    <w:rsid w:val="007F4749"/>
    <w:rsid w:val="007F5B35"/>
    <w:rsid w:val="00807FC0"/>
    <w:rsid w:val="00823808"/>
    <w:rsid w:val="008258D0"/>
    <w:rsid w:val="00850A9F"/>
    <w:rsid w:val="00854F08"/>
    <w:rsid w:val="0086212A"/>
    <w:rsid w:val="00870EA3"/>
    <w:rsid w:val="00890F17"/>
    <w:rsid w:val="008A6975"/>
    <w:rsid w:val="008D5CB6"/>
    <w:rsid w:val="008D7231"/>
    <w:rsid w:val="008E135B"/>
    <w:rsid w:val="008F0016"/>
    <w:rsid w:val="009052F3"/>
    <w:rsid w:val="00916DF2"/>
    <w:rsid w:val="00926E1A"/>
    <w:rsid w:val="009374AE"/>
    <w:rsid w:val="00940B40"/>
    <w:rsid w:val="00947A95"/>
    <w:rsid w:val="00951B88"/>
    <w:rsid w:val="00966F9C"/>
    <w:rsid w:val="00992017"/>
    <w:rsid w:val="009E216B"/>
    <w:rsid w:val="00A0429E"/>
    <w:rsid w:val="00A052F0"/>
    <w:rsid w:val="00A1696E"/>
    <w:rsid w:val="00A17C9E"/>
    <w:rsid w:val="00A30861"/>
    <w:rsid w:val="00A40386"/>
    <w:rsid w:val="00A55C5F"/>
    <w:rsid w:val="00A61011"/>
    <w:rsid w:val="00A615D8"/>
    <w:rsid w:val="00A6161C"/>
    <w:rsid w:val="00AA00C2"/>
    <w:rsid w:val="00AA6D5C"/>
    <w:rsid w:val="00AB0A9C"/>
    <w:rsid w:val="00AD39A1"/>
    <w:rsid w:val="00AE09A5"/>
    <w:rsid w:val="00AE1090"/>
    <w:rsid w:val="00AE6D18"/>
    <w:rsid w:val="00B03BF1"/>
    <w:rsid w:val="00B0711A"/>
    <w:rsid w:val="00B12BB6"/>
    <w:rsid w:val="00B13B19"/>
    <w:rsid w:val="00B25817"/>
    <w:rsid w:val="00B3430D"/>
    <w:rsid w:val="00B37316"/>
    <w:rsid w:val="00B52C07"/>
    <w:rsid w:val="00B5377C"/>
    <w:rsid w:val="00B71648"/>
    <w:rsid w:val="00B7583A"/>
    <w:rsid w:val="00B916B0"/>
    <w:rsid w:val="00BB1DFE"/>
    <w:rsid w:val="00BB381D"/>
    <w:rsid w:val="00BB4E6E"/>
    <w:rsid w:val="00BC0EBF"/>
    <w:rsid w:val="00BD59FA"/>
    <w:rsid w:val="00BE56C4"/>
    <w:rsid w:val="00C079F7"/>
    <w:rsid w:val="00C26EC2"/>
    <w:rsid w:val="00C27BDE"/>
    <w:rsid w:val="00C4027D"/>
    <w:rsid w:val="00C40429"/>
    <w:rsid w:val="00C75577"/>
    <w:rsid w:val="00C82C19"/>
    <w:rsid w:val="00C83166"/>
    <w:rsid w:val="00C95853"/>
    <w:rsid w:val="00CC0A4E"/>
    <w:rsid w:val="00CC3313"/>
    <w:rsid w:val="00CD34E7"/>
    <w:rsid w:val="00CF61A9"/>
    <w:rsid w:val="00D06BDE"/>
    <w:rsid w:val="00D23FFD"/>
    <w:rsid w:val="00D276A8"/>
    <w:rsid w:val="00D27CBB"/>
    <w:rsid w:val="00D320F7"/>
    <w:rsid w:val="00D40CE1"/>
    <w:rsid w:val="00D43FE9"/>
    <w:rsid w:val="00D479EE"/>
    <w:rsid w:val="00D633CB"/>
    <w:rsid w:val="00D91657"/>
    <w:rsid w:val="00D9445C"/>
    <w:rsid w:val="00D96C53"/>
    <w:rsid w:val="00DB195A"/>
    <w:rsid w:val="00DB74F2"/>
    <w:rsid w:val="00DC5E7B"/>
    <w:rsid w:val="00DC703E"/>
    <w:rsid w:val="00DF167E"/>
    <w:rsid w:val="00DF37D4"/>
    <w:rsid w:val="00E05B20"/>
    <w:rsid w:val="00E0779F"/>
    <w:rsid w:val="00E2050B"/>
    <w:rsid w:val="00E25BD5"/>
    <w:rsid w:val="00E55317"/>
    <w:rsid w:val="00E76C71"/>
    <w:rsid w:val="00E8100F"/>
    <w:rsid w:val="00E82989"/>
    <w:rsid w:val="00E911F4"/>
    <w:rsid w:val="00EA3EAA"/>
    <w:rsid w:val="00EE0D59"/>
    <w:rsid w:val="00EE4118"/>
    <w:rsid w:val="00F01DBD"/>
    <w:rsid w:val="00F17E38"/>
    <w:rsid w:val="00F646A1"/>
    <w:rsid w:val="00F70CA9"/>
    <w:rsid w:val="00F730B7"/>
    <w:rsid w:val="00F763E4"/>
    <w:rsid w:val="00F82FE6"/>
    <w:rsid w:val="00F97ACC"/>
    <w:rsid w:val="00FA68B6"/>
    <w:rsid w:val="00FB612A"/>
    <w:rsid w:val="00FB633D"/>
    <w:rsid w:val="00FC08F8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DB1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DB1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4B94D-B9A9-40C2-A27C-B868CEDD4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4</cp:revision>
  <cp:lastPrinted>2019-01-22T14:31:00Z</cp:lastPrinted>
  <dcterms:created xsi:type="dcterms:W3CDTF">2019-01-22T14:40:00Z</dcterms:created>
  <dcterms:modified xsi:type="dcterms:W3CDTF">2019-01-28T17:53:00Z</dcterms:modified>
</cp:coreProperties>
</file>